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2FA7D" w14:textId="77777777" w:rsidR="00B87101" w:rsidRDefault="00B87101" w:rsidP="00B871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BAXSTER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21805D5C" w14:textId="77777777" w:rsidR="00B87101" w:rsidRDefault="00B87101" w:rsidP="00B871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Burnham Norton, Norfolk. Yeoman.</w:t>
      </w:r>
    </w:p>
    <w:p w14:paraId="548A64FE" w14:textId="77777777" w:rsidR="00B87101" w:rsidRDefault="00B87101" w:rsidP="00B87101">
      <w:pPr>
        <w:rPr>
          <w:rFonts w:ascii="Times New Roman" w:hAnsi="Times New Roman" w:cs="Times New Roman"/>
        </w:rPr>
      </w:pPr>
    </w:p>
    <w:p w14:paraId="5C51448E" w14:textId="77777777" w:rsidR="00B87101" w:rsidRDefault="00B87101" w:rsidP="00B87101">
      <w:pPr>
        <w:rPr>
          <w:rFonts w:ascii="Times New Roman" w:hAnsi="Times New Roman" w:cs="Times New Roman"/>
        </w:rPr>
      </w:pPr>
    </w:p>
    <w:p w14:paraId="34BFE516" w14:textId="77777777" w:rsidR="00B87101" w:rsidRDefault="00B87101" w:rsidP="00B871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40C44D3E" w14:textId="77777777" w:rsidR="00B87101" w:rsidRDefault="00B87101" w:rsidP="00B871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5D40B9B" w14:textId="77777777" w:rsidR="00B87101" w:rsidRDefault="00B87101" w:rsidP="00B87101">
      <w:pPr>
        <w:rPr>
          <w:rFonts w:ascii="Times New Roman" w:hAnsi="Times New Roman" w:cs="Times New Roman"/>
        </w:rPr>
      </w:pPr>
    </w:p>
    <w:p w14:paraId="72CE091B" w14:textId="77777777" w:rsidR="00B87101" w:rsidRDefault="00B87101" w:rsidP="00B87101">
      <w:pPr>
        <w:rPr>
          <w:rFonts w:ascii="Times New Roman" w:hAnsi="Times New Roman" w:cs="Times New Roman"/>
        </w:rPr>
      </w:pPr>
    </w:p>
    <w:p w14:paraId="65403BCE" w14:textId="77777777" w:rsidR="00B87101" w:rsidRDefault="00B87101" w:rsidP="00B871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Executor:   William Person of Burnham Norton(q.v.).   (ibid.)</w:t>
      </w:r>
    </w:p>
    <w:p w14:paraId="6C43365C" w14:textId="77777777" w:rsidR="00B87101" w:rsidRDefault="00B87101" w:rsidP="00B87101">
      <w:pPr>
        <w:rPr>
          <w:rFonts w:ascii="Times New Roman" w:hAnsi="Times New Roman" w:cs="Times New Roman"/>
        </w:rPr>
      </w:pPr>
    </w:p>
    <w:p w14:paraId="6989502B" w14:textId="77777777" w:rsidR="00B87101" w:rsidRDefault="00B87101" w:rsidP="00B87101">
      <w:pPr>
        <w:rPr>
          <w:rFonts w:ascii="Times New Roman" w:hAnsi="Times New Roman" w:cs="Times New Roman"/>
        </w:rPr>
      </w:pPr>
    </w:p>
    <w:p w14:paraId="53D57F6D" w14:textId="77777777" w:rsidR="00B87101" w:rsidRDefault="00B87101" w:rsidP="00B871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February 2018</w:t>
      </w:r>
    </w:p>
    <w:p w14:paraId="05EC3A6E" w14:textId="77777777" w:rsidR="006B2F86" w:rsidRPr="00E71FC3" w:rsidRDefault="00B871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1B3B2" w14:textId="77777777" w:rsidR="00B87101" w:rsidRDefault="00B87101" w:rsidP="00E71FC3">
      <w:r>
        <w:separator/>
      </w:r>
    </w:p>
  </w:endnote>
  <w:endnote w:type="continuationSeparator" w:id="0">
    <w:p w14:paraId="33229141" w14:textId="77777777" w:rsidR="00B87101" w:rsidRDefault="00B871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BDB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A536B" w14:textId="77777777" w:rsidR="00B87101" w:rsidRDefault="00B87101" w:rsidP="00E71FC3">
      <w:r>
        <w:separator/>
      </w:r>
    </w:p>
  </w:footnote>
  <w:footnote w:type="continuationSeparator" w:id="0">
    <w:p w14:paraId="1B44E393" w14:textId="77777777" w:rsidR="00B87101" w:rsidRDefault="00B871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101"/>
    <w:rsid w:val="001A7C09"/>
    <w:rsid w:val="00577BD5"/>
    <w:rsid w:val="00656CBA"/>
    <w:rsid w:val="006A1F77"/>
    <w:rsid w:val="00733BE7"/>
    <w:rsid w:val="00AB52E8"/>
    <w:rsid w:val="00B16D3F"/>
    <w:rsid w:val="00B8710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60D86"/>
  <w15:chartTrackingRefBased/>
  <w15:docId w15:val="{E3341B14-14BC-4946-8E16-47128392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1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871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2018-03-02T21:50:00Z</dcterms:created>
  <dcterms:modified xsi:type="dcterms:W3CDTF">2018-03-02T21:51:00Z</dcterms:modified>
</cp:coreProperties>
</file>